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45" w:type="dxa"/>
        <w:tblInd w:w="4682" w:type="dxa"/>
        <w:tblLayout w:type="fixed"/>
        <w:tblLook w:val="01E0"/>
      </w:tblPr>
      <w:tblGrid>
        <w:gridCol w:w="5145"/>
      </w:tblGrid>
      <w:tr w:rsidR="00A37C6A" w:rsidTr="009303D6">
        <w:trPr>
          <w:trHeight w:val="327"/>
        </w:trPr>
        <w:tc>
          <w:tcPr>
            <w:tcW w:w="5145" w:type="dxa"/>
          </w:tcPr>
          <w:p w:rsidR="00A37C6A" w:rsidRPr="000D0F6E" w:rsidRDefault="00A37C6A" w:rsidP="00DC61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A37C6A" w:rsidRDefault="00A37C6A" w:rsidP="00DC61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государственным (муници-пальным) учреждениям), индивидуаль-ным предпринимателям, а также физическим лицам- производителям товаров, работ, услуг в целях финансового обеспечения (возмещения) затрат в связи с выполнением работ, оказанием услуг </w:t>
            </w:r>
            <w:r w:rsidRPr="00C661E0">
              <w:rPr>
                <w:sz w:val="28"/>
                <w:szCs w:val="28"/>
              </w:rPr>
              <w:t>по сбору и транспортировке ртутьсодержащих отходов</w:t>
            </w:r>
            <w:bookmarkStart w:id="0" w:name="_GoBack"/>
            <w:bookmarkEnd w:id="0"/>
          </w:p>
        </w:tc>
      </w:tr>
    </w:tbl>
    <w:p w:rsidR="00A37C6A" w:rsidRDefault="00A37C6A" w:rsidP="00B47002">
      <w:pPr>
        <w:ind w:left="5580"/>
        <w:jc w:val="both"/>
        <w:rPr>
          <w:sz w:val="28"/>
          <w:szCs w:val="28"/>
        </w:rPr>
      </w:pPr>
    </w:p>
    <w:p w:rsidR="00A37C6A" w:rsidRDefault="00A37C6A" w:rsidP="005C33BC">
      <w:pPr>
        <w:ind w:left="4820"/>
        <w:jc w:val="both"/>
        <w:rPr>
          <w:sz w:val="28"/>
          <w:szCs w:val="28"/>
        </w:rPr>
      </w:pPr>
    </w:p>
    <w:p w:rsidR="00A37C6A" w:rsidRDefault="00A37C6A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A37C6A" w:rsidRDefault="00A37C6A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9B110D">
        <w:rPr>
          <w:sz w:val="28"/>
          <w:szCs w:val="28"/>
        </w:rPr>
        <w:t>Управлени</w:t>
      </w:r>
      <w:r>
        <w:rPr>
          <w:sz w:val="28"/>
          <w:szCs w:val="28"/>
        </w:rPr>
        <w:t xml:space="preserve">я жилищно-коммунального хозяйства админист-рации </w:t>
      </w:r>
      <w:r w:rsidRPr="009B110D">
        <w:rPr>
          <w:sz w:val="28"/>
          <w:szCs w:val="28"/>
        </w:rPr>
        <w:t>Ейского городского поселения Ейского района</w:t>
      </w:r>
    </w:p>
    <w:p w:rsidR="00A37C6A" w:rsidRDefault="00A37C6A" w:rsidP="005C33BC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A37C6A" w:rsidRDefault="00A37C6A" w:rsidP="00B47002">
      <w:pPr>
        <w:ind w:left="5580"/>
        <w:jc w:val="both"/>
        <w:rPr>
          <w:sz w:val="28"/>
          <w:szCs w:val="28"/>
        </w:rPr>
      </w:pPr>
    </w:p>
    <w:tbl>
      <w:tblPr>
        <w:tblW w:w="9907" w:type="dxa"/>
        <w:tblInd w:w="-106" w:type="dxa"/>
        <w:tblLook w:val="01E0"/>
      </w:tblPr>
      <w:tblGrid>
        <w:gridCol w:w="4951"/>
        <w:gridCol w:w="4956"/>
      </w:tblGrid>
      <w:tr w:rsidR="00A37C6A">
        <w:trPr>
          <w:trHeight w:val="1483"/>
        </w:trPr>
        <w:tc>
          <w:tcPr>
            <w:tcW w:w="4951" w:type="dxa"/>
          </w:tcPr>
          <w:p w:rsidR="00A37C6A" w:rsidRDefault="00A3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N_____ от______________ года</w:t>
            </w:r>
          </w:p>
          <w:p w:rsidR="00A37C6A" w:rsidRDefault="00A3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(штамп предприятия)</w:t>
            </w:r>
          </w:p>
        </w:tc>
        <w:tc>
          <w:tcPr>
            <w:tcW w:w="4956" w:type="dxa"/>
          </w:tcPr>
          <w:p w:rsidR="00A37C6A" w:rsidRDefault="00A3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Директору МКУ Ейского городского поселения Ейского района «Центр городского хозяйства»</w:t>
            </w:r>
          </w:p>
          <w:p w:rsidR="00A37C6A" w:rsidRDefault="00A37C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</w:tr>
    </w:tbl>
    <w:p w:rsidR="00A37C6A" w:rsidRDefault="00A37C6A" w:rsidP="00B47002">
      <w:pPr>
        <w:jc w:val="center"/>
        <w:rPr>
          <w:b/>
          <w:bCs/>
          <w:sz w:val="28"/>
          <w:szCs w:val="28"/>
        </w:rPr>
      </w:pPr>
    </w:p>
    <w:p w:rsidR="00A37C6A" w:rsidRDefault="00A37C6A" w:rsidP="00B47002">
      <w:pPr>
        <w:jc w:val="center"/>
        <w:rPr>
          <w:b/>
          <w:bCs/>
          <w:sz w:val="28"/>
          <w:szCs w:val="28"/>
        </w:rPr>
      </w:pPr>
    </w:p>
    <w:p w:rsidR="00A37C6A" w:rsidRDefault="00A37C6A" w:rsidP="00B470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A37C6A" w:rsidRDefault="00A37C6A" w:rsidP="00B470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субсидии </w:t>
      </w:r>
    </w:p>
    <w:p w:rsidR="00A37C6A" w:rsidRDefault="00A37C6A" w:rsidP="00B47002">
      <w:pPr>
        <w:jc w:val="center"/>
        <w:rPr>
          <w:sz w:val="28"/>
          <w:szCs w:val="28"/>
        </w:rPr>
      </w:pPr>
    </w:p>
    <w:p w:rsidR="00A37C6A" w:rsidRDefault="00A37C6A" w:rsidP="00B47002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Прошу Вас рассмотреть вопрос о выплате _______________________ </w:t>
      </w:r>
    </w:p>
    <w:p w:rsidR="00A37C6A" w:rsidRDefault="00A37C6A" w:rsidP="00B4700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37C6A" w:rsidRDefault="00A37C6A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получателя субсидии</w:t>
      </w: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ИНН ______________ КПП _________________ , ОГРН_________________ ,</w:t>
      </w: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р/с ________________________ в _____________________________________ </w:t>
      </w:r>
    </w:p>
    <w:p w:rsidR="00A37C6A" w:rsidRDefault="00A37C6A" w:rsidP="00B47002">
      <w:pPr>
        <w:rPr>
          <w:sz w:val="28"/>
          <w:szCs w:val="28"/>
        </w:rPr>
      </w:pPr>
      <w:r>
        <w:rPr>
          <w:sz w:val="28"/>
          <w:szCs w:val="28"/>
        </w:rPr>
        <w:t>БИК______________________ фактический адрес________________________ субсидии в сумме ___________________________________________________</w:t>
      </w:r>
    </w:p>
    <w:p w:rsidR="00A37C6A" w:rsidRDefault="00A37C6A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сумма цифрами и прописью</w:t>
      </w:r>
    </w:p>
    <w:p w:rsidR="00A37C6A" w:rsidRDefault="00A37C6A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на ________________________________________________________________</w:t>
      </w: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37C6A" w:rsidRDefault="00A37C6A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указать цель использования субсидий</w:t>
      </w:r>
    </w:p>
    <w:p w:rsidR="00A37C6A" w:rsidRDefault="00A37C6A" w:rsidP="00B47002">
      <w:pPr>
        <w:jc w:val="both"/>
        <w:rPr>
          <w:sz w:val="28"/>
          <w:szCs w:val="28"/>
        </w:rPr>
      </w:pPr>
    </w:p>
    <w:p w:rsidR="00A37C6A" w:rsidRDefault="00A37C6A" w:rsidP="00B47002">
      <w:pPr>
        <w:jc w:val="both"/>
        <w:rPr>
          <w:sz w:val="28"/>
          <w:szCs w:val="28"/>
        </w:rPr>
      </w:pP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прилагаем следующие документы:</w:t>
      </w: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1. ______________________________</w:t>
      </w: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2. ______________________________</w:t>
      </w: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______________________________ </w:t>
      </w: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4. ______________________________</w:t>
      </w: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5. _______________________________</w:t>
      </w:r>
    </w:p>
    <w:p w:rsidR="00A37C6A" w:rsidRDefault="00A37C6A" w:rsidP="00B47002">
      <w:pPr>
        <w:jc w:val="both"/>
        <w:rPr>
          <w:sz w:val="28"/>
          <w:szCs w:val="28"/>
        </w:rPr>
      </w:pP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A37C6A" w:rsidRDefault="00A37C6A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A37C6A" w:rsidRDefault="00A37C6A" w:rsidP="00B47002">
      <w:pPr>
        <w:jc w:val="both"/>
        <w:rPr>
          <w:sz w:val="16"/>
          <w:szCs w:val="16"/>
        </w:rPr>
      </w:pPr>
    </w:p>
    <w:p w:rsidR="00A37C6A" w:rsidRDefault="00A37C6A" w:rsidP="00B47002">
      <w:pPr>
        <w:jc w:val="both"/>
        <w:rPr>
          <w:sz w:val="16"/>
          <w:szCs w:val="16"/>
        </w:rPr>
      </w:pPr>
    </w:p>
    <w:p w:rsidR="00A37C6A" w:rsidRDefault="00A37C6A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Гл.бухгалтер  _____________________                   /______________________/</w:t>
      </w:r>
    </w:p>
    <w:p w:rsidR="00A37C6A" w:rsidRDefault="00A37C6A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A37C6A" w:rsidRDefault="00A37C6A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A37C6A" w:rsidRDefault="00A37C6A"/>
    <w:p w:rsidR="00A37C6A" w:rsidRDefault="00A37C6A"/>
    <w:p w:rsidR="00A37C6A" w:rsidRDefault="00A37C6A" w:rsidP="00EF234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A37C6A" w:rsidRDefault="00A37C6A" w:rsidP="00EF234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жилищно-коммунального хозяйства                                                  Д.К. Драчев</w:t>
      </w:r>
    </w:p>
    <w:p w:rsidR="00A37C6A" w:rsidRPr="000D0F6E" w:rsidRDefault="00A37C6A" w:rsidP="00EF2343">
      <w:pPr>
        <w:rPr>
          <w:sz w:val="28"/>
          <w:szCs w:val="28"/>
        </w:rPr>
      </w:pPr>
    </w:p>
    <w:sectPr w:rsidR="00A37C6A" w:rsidRPr="000D0F6E" w:rsidSect="0048763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C6A" w:rsidRDefault="00A37C6A" w:rsidP="0048763A">
      <w:r>
        <w:separator/>
      </w:r>
    </w:p>
  </w:endnote>
  <w:endnote w:type="continuationSeparator" w:id="1">
    <w:p w:rsidR="00A37C6A" w:rsidRDefault="00A37C6A" w:rsidP="00487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C6A" w:rsidRDefault="00A37C6A" w:rsidP="0048763A">
      <w:r>
        <w:separator/>
      </w:r>
    </w:p>
  </w:footnote>
  <w:footnote w:type="continuationSeparator" w:id="1">
    <w:p w:rsidR="00A37C6A" w:rsidRDefault="00A37C6A" w:rsidP="00487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C6A" w:rsidRDefault="00A37C6A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A37C6A" w:rsidRDefault="00A37C6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EBE"/>
    <w:rsid w:val="00017F8A"/>
    <w:rsid w:val="0004172B"/>
    <w:rsid w:val="000D0F6E"/>
    <w:rsid w:val="00300FB2"/>
    <w:rsid w:val="00325096"/>
    <w:rsid w:val="0035645D"/>
    <w:rsid w:val="003A0B82"/>
    <w:rsid w:val="00413B24"/>
    <w:rsid w:val="00433202"/>
    <w:rsid w:val="0048763A"/>
    <w:rsid w:val="004A2CC9"/>
    <w:rsid w:val="004C7148"/>
    <w:rsid w:val="004C781F"/>
    <w:rsid w:val="004F3879"/>
    <w:rsid w:val="005C33BC"/>
    <w:rsid w:val="005D57EC"/>
    <w:rsid w:val="00742CC8"/>
    <w:rsid w:val="00777EA3"/>
    <w:rsid w:val="007E3726"/>
    <w:rsid w:val="00816F0E"/>
    <w:rsid w:val="008657BD"/>
    <w:rsid w:val="009303D6"/>
    <w:rsid w:val="00970230"/>
    <w:rsid w:val="009B110D"/>
    <w:rsid w:val="009F4695"/>
    <w:rsid w:val="00A37C6A"/>
    <w:rsid w:val="00A61EBE"/>
    <w:rsid w:val="00A84FBA"/>
    <w:rsid w:val="00AC7376"/>
    <w:rsid w:val="00B47002"/>
    <w:rsid w:val="00BF5255"/>
    <w:rsid w:val="00C661E0"/>
    <w:rsid w:val="00D84846"/>
    <w:rsid w:val="00DB3C41"/>
    <w:rsid w:val="00DC61EB"/>
    <w:rsid w:val="00EB2569"/>
    <w:rsid w:val="00EC3635"/>
    <w:rsid w:val="00EF2343"/>
    <w:rsid w:val="00F64BBD"/>
    <w:rsid w:val="00F702D0"/>
    <w:rsid w:val="00FA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0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8763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763A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84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4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96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2</Pages>
  <Words>364</Words>
  <Characters>2080</Characters>
  <Application>Microsoft Office Outlook</Application>
  <DocSecurity>0</DocSecurity>
  <Lines>0</Lines>
  <Paragraphs>0</Paragraphs>
  <ScaleCrop>false</ScaleCrop>
  <Company>WareZ Provider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www.PHILka.RU</cp:lastModifiedBy>
  <cp:revision>32</cp:revision>
  <cp:lastPrinted>2017-10-11T07:24:00Z</cp:lastPrinted>
  <dcterms:created xsi:type="dcterms:W3CDTF">2014-03-20T14:39:00Z</dcterms:created>
  <dcterms:modified xsi:type="dcterms:W3CDTF">2017-10-11T07:24:00Z</dcterms:modified>
</cp:coreProperties>
</file>